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43" w:rsidRPr="00E413FE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3FE">
        <w:rPr>
          <w:rFonts w:ascii="Times New Roman" w:hAnsi="Times New Roman" w:cs="Times New Roman"/>
          <w:b/>
          <w:bCs/>
          <w:sz w:val="24"/>
          <w:szCs w:val="24"/>
        </w:rPr>
        <w:t xml:space="preserve">РЕЕСТР </w:t>
      </w:r>
    </w:p>
    <w:p w:rsidR="00875243" w:rsidRPr="00E413FE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3F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имущества муниципального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Мельничный</w:t>
      </w:r>
      <w:r w:rsidRPr="00E413FE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 </w:t>
      </w:r>
    </w:p>
    <w:p w:rsidR="00875243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3FE">
        <w:rPr>
          <w:rFonts w:ascii="Times New Roman" w:hAnsi="Times New Roman" w:cs="Times New Roman"/>
          <w:b/>
          <w:bCs/>
          <w:sz w:val="24"/>
          <w:szCs w:val="24"/>
        </w:rPr>
        <w:t>Ирбейского района Красноярского края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01.01.2020 г.</w:t>
      </w:r>
    </w:p>
    <w:p w:rsidR="00875243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1. Муниципальное недвижимое имущество</w:t>
      </w:r>
    </w:p>
    <w:p w:rsidR="00875243" w:rsidRDefault="00875243" w:rsidP="006306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5"/>
        <w:gridCol w:w="2219"/>
        <w:gridCol w:w="1843"/>
        <w:gridCol w:w="1503"/>
        <w:gridCol w:w="1332"/>
        <w:gridCol w:w="1361"/>
        <w:gridCol w:w="993"/>
        <w:gridCol w:w="992"/>
        <w:gridCol w:w="1985"/>
        <w:gridCol w:w="1755"/>
        <w:gridCol w:w="1134"/>
      </w:tblGrid>
      <w:tr w:rsidR="00875243" w:rsidRPr="00406495">
        <w:trPr>
          <w:cantSplit/>
          <w:trHeight w:val="1134"/>
        </w:trPr>
        <w:tc>
          <w:tcPr>
            <w:tcW w:w="475" w:type="dxa"/>
            <w:textDirection w:val="btLr"/>
          </w:tcPr>
          <w:p w:rsidR="00875243" w:rsidRPr="00406495" w:rsidRDefault="00875243" w:rsidP="004064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Наименование недвижимого имущества</w:t>
            </w:r>
          </w:p>
        </w:tc>
        <w:tc>
          <w:tcPr>
            <w:tcW w:w="184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Адрес (местоположение) недвижимого имущества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Кадастровый номер муниципального недвижимого имущества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Площадь, протяженность, иные параметры характеризующие физические свойства недвижимого имущества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Сведения о балансовой стоимости недвижимого имущества (руб) и начисленной амортизации (износе)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Кадастровая стоимость недвижимого имущества</w:t>
            </w: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Год ввода в эксплутацию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Дата возникновения права муниципальной собственности на недвижимое имущество.</w:t>
            </w:r>
          </w:p>
          <w:p w:rsidR="00875243" w:rsidRPr="00406495" w:rsidRDefault="00875243" w:rsidP="00406495">
            <w:pPr>
              <w:autoSpaceDE w:val="0"/>
              <w:autoSpaceDN w:val="0"/>
              <w:adjustRightInd w:val="0"/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autoSpaceDE w:val="0"/>
              <w:autoSpaceDN w:val="0"/>
              <w:adjustRightInd w:val="0"/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Дата прекращения права муниципальной собственности на недвижимое имущество.</w:t>
            </w:r>
          </w:p>
          <w:p w:rsidR="00875243" w:rsidRPr="00406495" w:rsidRDefault="00875243" w:rsidP="00406495">
            <w:pPr>
              <w:autoSpaceDE w:val="0"/>
              <w:autoSpaceDN w:val="0"/>
              <w:adjustRightInd w:val="0"/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Реквизиты документов - оснований прекращения права муниципальной собственности на недвижимое имущество</w:t>
            </w:r>
          </w:p>
          <w:p w:rsidR="00875243" w:rsidRPr="00406495" w:rsidRDefault="00875243" w:rsidP="00406495">
            <w:pPr>
              <w:autoSpaceDE w:val="0"/>
              <w:autoSpaceDN w:val="0"/>
              <w:adjustRightInd w:val="0"/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875243" w:rsidRPr="00406495">
        <w:tc>
          <w:tcPr>
            <w:tcW w:w="475" w:type="dxa"/>
          </w:tcPr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33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9" w:type="dxa"/>
          </w:tcPr>
          <w:p w:rsidR="00875243" w:rsidRPr="00C66C3C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3C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43" w:type="dxa"/>
          </w:tcPr>
          <w:p w:rsidR="00875243" w:rsidRPr="00406495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ул.Школьная,18</w:t>
            </w:r>
          </w:p>
        </w:tc>
        <w:tc>
          <w:tcPr>
            <w:tcW w:w="1503" w:type="dxa"/>
          </w:tcPr>
          <w:p w:rsidR="00875243" w:rsidRPr="00406495" w:rsidRDefault="00875243" w:rsidP="00C66C3C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24:16:4401001:0:2</w:t>
            </w:r>
          </w:p>
        </w:tc>
        <w:tc>
          <w:tcPr>
            <w:tcW w:w="1332" w:type="dxa"/>
          </w:tcPr>
          <w:p w:rsidR="00875243" w:rsidRPr="00C66C3C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6C3C">
              <w:rPr>
                <w:rFonts w:ascii="Times New Roman" w:hAnsi="Times New Roman" w:cs="Times New Roman"/>
              </w:rPr>
              <w:t>высота 18 м</w:t>
            </w:r>
          </w:p>
        </w:tc>
        <w:tc>
          <w:tcPr>
            <w:tcW w:w="1361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12222594,31</w:t>
            </w:r>
          </w:p>
          <w:p w:rsidR="00875243" w:rsidRPr="00DD7D92" w:rsidRDefault="00875243" w:rsidP="00DD7D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 xml:space="preserve">Износ </w:t>
            </w:r>
            <w:r>
              <w:rPr>
                <w:rFonts w:ascii="Times New Roman" w:hAnsi="Times New Roman" w:cs="Times New Roman"/>
              </w:rPr>
              <w:t>10</w:t>
            </w:r>
            <w:r w:rsidRPr="00DD7D9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 xml:space="preserve">1994 </w:t>
            </w:r>
          </w:p>
          <w:p w:rsidR="00875243" w:rsidRPr="00DD7D92" w:rsidRDefault="00875243" w:rsidP="00F204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кап.ремонт 2017</w:t>
            </w:r>
          </w:p>
        </w:tc>
        <w:tc>
          <w:tcPr>
            <w:tcW w:w="1985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Решение №55 от 09,02.2011 г Ирбейского районного Совета депутатов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243" w:rsidRPr="00EB33B4" w:rsidRDefault="00875243" w:rsidP="00C66C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33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9" w:type="dxa"/>
          </w:tcPr>
          <w:p w:rsidR="00875243" w:rsidRPr="00C66C3C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3C"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1843" w:type="dxa"/>
          </w:tcPr>
          <w:p w:rsidR="00875243" w:rsidRPr="00406495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с. Мельничное ул.Школьная,8а</w:t>
            </w:r>
          </w:p>
        </w:tc>
        <w:tc>
          <w:tcPr>
            <w:tcW w:w="1503" w:type="dxa"/>
          </w:tcPr>
          <w:p w:rsidR="00875243" w:rsidRPr="00406495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24:16:4401001:371</w:t>
            </w:r>
          </w:p>
        </w:tc>
        <w:tc>
          <w:tcPr>
            <w:tcW w:w="1332" w:type="dxa"/>
          </w:tcPr>
          <w:p w:rsidR="00875243" w:rsidRPr="00C66C3C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6C3C">
              <w:rPr>
                <w:rFonts w:ascii="Times New Roman" w:hAnsi="Times New Roman" w:cs="Times New Roman"/>
              </w:rPr>
              <w:t>166,7 кв.м</w:t>
            </w:r>
          </w:p>
        </w:tc>
        <w:tc>
          <w:tcPr>
            <w:tcW w:w="1361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155071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</w:tcPr>
          <w:p w:rsidR="00875243" w:rsidRPr="00DD7D92" w:rsidRDefault="00875243" w:rsidP="000218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Решенине№211 от 25.09.2013г Ирбейского районного Совета депутатов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От 10.10.2013г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33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9" w:type="dxa"/>
          </w:tcPr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B4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843" w:type="dxa"/>
          </w:tcPr>
          <w:p w:rsidR="00875243" w:rsidRPr="00EB33B4" w:rsidRDefault="00875243" w:rsidP="00C66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B4">
              <w:rPr>
                <w:rFonts w:ascii="Times New Roman" w:hAnsi="Times New Roman" w:cs="Times New Roman"/>
                <w:sz w:val="24"/>
                <w:szCs w:val="24"/>
              </w:rPr>
              <w:t>с.Мельничное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EB33B4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33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19" w:type="dxa"/>
          </w:tcPr>
          <w:p w:rsidR="00875243" w:rsidRPr="00EB33B4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B4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843" w:type="dxa"/>
          </w:tcPr>
          <w:p w:rsidR="00875243" w:rsidRPr="00EB33B4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д.Галушка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843" w:type="dxa"/>
          </w:tcPr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ул.Красных партизан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 км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9" w:type="dxa"/>
          </w:tcPr>
          <w:p w:rsidR="00875243" w:rsidRDefault="00875243">
            <w:r w:rsidRPr="007C7732"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843" w:type="dxa"/>
          </w:tcPr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 км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9" w:type="dxa"/>
          </w:tcPr>
          <w:p w:rsidR="00875243" w:rsidRDefault="00875243">
            <w:r w:rsidRPr="007C7732"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843" w:type="dxa"/>
          </w:tcPr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 км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19" w:type="dxa"/>
          </w:tcPr>
          <w:p w:rsidR="00875243" w:rsidRDefault="00875243">
            <w:r w:rsidRPr="007C7732"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843" w:type="dxa"/>
          </w:tcPr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ул.Набережная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 км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843" w:type="dxa"/>
          </w:tcPr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ул.Лесная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 км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19" w:type="dxa"/>
          </w:tcPr>
          <w:p w:rsidR="00875243" w:rsidRPr="00C66C3C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3C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EB3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ул.Красных партизан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93272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приема-передачи от 28.12.2011г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ул.Школьная,18</w:t>
            </w:r>
          </w:p>
        </w:tc>
        <w:tc>
          <w:tcPr>
            <w:tcW w:w="1503" w:type="dxa"/>
          </w:tcPr>
          <w:p w:rsidR="00875243" w:rsidRPr="00D20EF9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0EF9">
              <w:rPr>
                <w:rFonts w:ascii="Times New Roman" w:hAnsi="Times New Roman" w:cs="Times New Roman"/>
                <w:sz w:val="16"/>
                <w:szCs w:val="16"/>
              </w:rPr>
              <w:t>24:16:4401001:359</w:t>
            </w: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 кв.м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04.06.2013г.</w:t>
            </w:r>
          </w:p>
        </w:tc>
        <w:tc>
          <w:tcPr>
            <w:tcW w:w="1985" w:type="dxa"/>
          </w:tcPr>
          <w:p w:rsidR="00875243" w:rsidRPr="00406495" w:rsidRDefault="00875243" w:rsidP="008A4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Ирбейского района красноярского края №142-пг от 20.02.2013г.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9" w:type="dxa"/>
          </w:tcPr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ул.Школьная,8а</w:t>
            </w:r>
          </w:p>
        </w:tc>
        <w:tc>
          <w:tcPr>
            <w:tcW w:w="1503" w:type="dxa"/>
          </w:tcPr>
          <w:p w:rsidR="00875243" w:rsidRPr="00D20EF9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20EF9">
              <w:rPr>
                <w:rFonts w:ascii="Times New Roman" w:hAnsi="Times New Roman" w:cs="Times New Roman"/>
                <w:sz w:val="16"/>
                <w:szCs w:val="16"/>
              </w:rPr>
              <w:t>24:16:4401001:3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332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 кв.м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01.08.2013г.</w:t>
            </w: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Ирбейского района красноярского края №618-пг от 29.05.2013г.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Мемориальный комплекс</w:t>
            </w:r>
          </w:p>
        </w:tc>
        <w:tc>
          <w:tcPr>
            <w:tcW w:w="1843" w:type="dxa"/>
          </w:tcPr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314370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85%</w:t>
            </w:r>
          </w:p>
        </w:tc>
        <w:tc>
          <w:tcPr>
            <w:tcW w:w="993" w:type="dxa"/>
          </w:tcPr>
          <w:p w:rsidR="00875243" w:rsidRPr="00406495" w:rsidRDefault="00875243" w:rsidP="00EC0A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843" w:type="dxa"/>
          </w:tcPr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D20E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ул.Лесная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 км</w:t>
            </w:r>
          </w:p>
        </w:tc>
        <w:tc>
          <w:tcPr>
            <w:tcW w:w="1361" w:type="dxa"/>
          </w:tcPr>
          <w:p w:rsidR="00875243" w:rsidRDefault="00875243" w:rsidP="00070E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1442301,90</w:t>
            </w:r>
          </w:p>
          <w:p w:rsidR="00875243" w:rsidRPr="00406495" w:rsidRDefault="00875243" w:rsidP="00BB43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5%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 кап.ремонт 2018г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№02-р от19.01.2006г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 от 19.01.2006гю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 км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524769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87%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№02-р от19.01.2006г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 от 19.01.2006гю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ул.Красных партизан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 км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709982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87%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№02-р от19.01.2006г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 от 19.01.2006гю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 ул.Матросова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0,7км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216082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87%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№02-р от19.01.2006г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 от 19.01.2006гю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843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ул.Набережная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 км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123475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87%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№02-р от19.01.2006г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 от 19.01.2006гю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администрации</w:t>
            </w:r>
          </w:p>
        </w:tc>
        <w:tc>
          <w:tcPr>
            <w:tcW w:w="1843" w:type="dxa"/>
          </w:tcPr>
          <w:p w:rsidR="00875243" w:rsidRPr="00406495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ул.Школьная,10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F9">
              <w:rPr>
                <w:rFonts w:ascii="Times New Roman" w:hAnsi="Times New Roman" w:cs="Times New Roman"/>
                <w:sz w:val="16"/>
                <w:szCs w:val="16"/>
              </w:rPr>
              <w:t>24:16:4401001: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254</w:t>
            </w: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130,6 кв. 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177880,01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1363760,46</w:t>
            </w: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985" w:type="dxa"/>
          </w:tcPr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Решенине№211 от 25.09.2013г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 приема-передачи</w:t>
            </w:r>
          </w:p>
          <w:p w:rsidR="00875243" w:rsidRPr="00DD7D92" w:rsidRDefault="00875243" w:rsidP="00D579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От 10.10.2013г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431"/>
        </w:trPr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19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3" w:type="dxa"/>
          </w:tcPr>
          <w:p w:rsidR="00875243" w:rsidRPr="00406495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с.Мельничное</w:t>
            </w:r>
          </w:p>
          <w:p w:rsidR="00875243" w:rsidRPr="00406495" w:rsidRDefault="00875243" w:rsidP="00873B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ул.Школьная,10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F9">
              <w:rPr>
                <w:rFonts w:ascii="Times New Roman" w:hAnsi="Times New Roman" w:cs="Times New Roman"/>
                <w:sz w:val="16"/>
                <w:szCs w:val="16"/>
              </w:rPr>
              <w:t>24:16:4401001: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217</w:t>
            </w: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1289+/-12,57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152295,35</w:t>
            </w:r>
          </w:p>
        </w:tc>
        <w:tc>
          <w:tcPr>
            <w:tcW w:w="992" w:type="dxa"/>
          </w:tcPr>
          <w:p w:rsidR="00875243" w:rsidRPr="00406495" w:rsidRDefault="00875243" w:rsidP="00086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rPr>
          <w:trHeight w:val="1273"/>
        </w:trPr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19" w:type="dxa"/>
            <w:vAlign w:val="center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Школьная.13</w:t>
            </w:r>
            <w:r w:rsidRPr="004064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406495">
              <w:rPr>
                <w:rFonts w:ascii="Times New Roman" w:hAnsi="Times New Roman" w:cs="Times New Roman"/>
              </w:rPr>
              <w:t>кв. м.</w:t>
            </w: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133670,04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985" w:type="dxa"/>
          </w:tcPr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30.12.2004г.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Школьная.15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Pr="00406495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122400,06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985" w:type="dxa"/>
          </w:tcPr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Школьная,17-2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кв. м</w:t>
            </w:r>
          </w:p>
        </w:tc>
        <w:tc>
          <w:tcPr>
            <w:tcW w:w="1361" w:type="dxa"/>
          </w:tcPr>
          <w:p w:rsidR="00875243" w:rsidRDefault="00875243" w:rsidP="00BB43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110404,91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</w:tcPr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с. Мельничное, ул. Школьная,19-1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кв. 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92810,34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</w:tcPr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Школьная,19-2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кв.м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92810,34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</w:tcPr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Школьная,21-1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кв.м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92233,75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</w:tcPr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DD7D92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7D92"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5C68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Школьная,21-2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кв.м.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92233,75 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с. Мельничное, ул. Школьная,16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 м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19050</w:t>
            </w:r>
          </w:p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Красных партизан, 67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71B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40,кв м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47548,80</w:t>
            </w:r>
          </w:p>
          <w:p w:rsidR="00875243" w:rsidRPr="00406495" w:rsidRDefault="00875243" w:rsidP="00BB43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Красных партизан, 69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61" w:type="dxa"/>
          </w:tcPr>
          <w:p w:rsidR="00875243" w:rsidRDefault="00875243" w:rsidP="00BB43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78753,97</w:t>
            </w:r>
          </w:p>
          <w:p w:rsidR="00875243" w:rsidRPr="00406495" w:rsidRDefault="00875243" w:rsidP="00BB43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Красных партизан, 24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34175,70</w:t>
            </w:r>
          </w:p>
          <w:p w:rsidR="00875243" w:rsidRPr="00406495" w:rsidRDefault="00875243" w:rsidP="00AA71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0667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Красных партизан, 46-1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E5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 кВ. м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214152,48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70%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71B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ул. Набережная,3-1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кв. м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303594,77</w:t>
            </w:r>
          </w:p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 улНабережная,3-2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303594,77</w:t>
            </w:r>
          </w:p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15542F">
        <w:tc>
          <w:tcPr>
            <w:tcW w:w="475" w:type="dxa"/>
          </w:tcPr>
          <w:p w:rsidR="00875243" w:rsidRPr="0015542F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35</w:t>
            </w:r>
          </w:p>
        </w:tc>
        <w:tc>
          <w:tcPr>
            <w:tcW w:w="2219" w:type="dxa"/>
          </w:tcPr>
          <w:p w:rsidR="00875243" w:rsidRPr="00FF1322" w:rsidRDefault="00875243" w:rsidP="00406495">
            <w:pPr>
              <w:spacing w:after="0" w:line="240" w:lineRule="auto"/>
              <w:jc w:val="center"/>
            </w:pPr>
            <w:r w:rsidRPr="00FF1322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FF1322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322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Pr="00FF1322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322">
              <w:rPr>
                <w:rFonts w:ascii="Times New Roman" w:hAnsi="Times New Roman" w:cs="Times New Roman"/>
              </w:rPr>
              <w:t>с. Мельничное, ул. Набережная,4-1</w:t>
            </w:r>
          </w:p>
        </w:tc>
        <w:tc>
          <w:tcPr>
            <w:tcW w:w="1503" w:type="dxa"/>
          </w:tcPr>
          <w:p w:rsidR="00875243" w:rsidRPr="0015542F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32" w:type="dxa"/>
          </w:tcPr>
          <w:p w:rsidR="00875243" w:rsidRPr="007F31CA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63 кв. м</w:t>
            </w:r>
          </w:p>
        </w:tc>
        <w:tc>
          <w:tcPr>
            <w:tcW w:w="1361" w:type="dxa"/>
          </w:tcPr>
          <w:p w:rsidR="00875243" w:rsidRPr="007F31CA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339152,23</w:t>
            </w:r>
          </w:p>
          <w:p w:rsidR="00875243" w:rsidRPr="007F31CA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15542F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875243" w:rsidRPr="007F31CA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15542F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15542F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875243" w:rsidRPr="0015542F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3E54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ул.Набережная, 4-2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7F31CA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63кв.м</w:t>
            </w:r>
          </w:p>
        </w:tc>
        <w:tc>
          <w:tcPr>
            <w:tcW w:w="1361" w:type="dxa"/>
          </w:tcPr>
          <w:p w:rsidR="00875243" w:rsidRPr="007F31CA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339152,23</w:t>
            </w:r>
          </w:p>
          <w:p w:rsidR="00875243" w:rsidRPr="007F31CA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31CA"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ул.Набережная, 5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 м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92262,96</w:t>
            </w:r>
          </w:p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155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ул.Лесная,4-2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61" w:type="dxa"/>
          </w:tcPr>
          <w:p w:rsidR="00875243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409414,98</w:t>
            </w:r>
          </w:p>
          <w:p w:rsidR="00875243" w:rsidRPr="00406495" w:rsidRDefault="00875243" w:rsidP="003B56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Износ 68%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C603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C603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кв.м</w:t>
            </w:r>
          </w:p>
        </w:tc>
        <w:tc>
          <w:tcPr>
            <w:tcW w:w="1361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38411,15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102F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19" w:type="dxa"/>
          </w:tcPr>
          <w:p w:rsidR="00875243" w:rsidRPr="00406495" w:rsidRDefault="00875243" w:rsidP="00EC0AB3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EC0A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EC0A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ул.Матросова,16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66327,02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19" w:type="dxa"/>
          </w:tcPr>
          <w:p w:rsidR="00875243" w:rsidRPr="00406495" w:rsidRDefault="00875243" w:rsidP="00EC0AB3">
            <w:pPr>
              <w:spacing w:after="0" w:line="240" w:lineRule="auto"/>
              <w:jc w:val="center"/>
            </w:pPr>
            <w:r w:rsidRPr="00406495">
              <w:rPr>
                <w:rFonts w:ascii="Times New Roman" w:hAnsi="Times New Roman" w:cs="Times New Roman"/>
              </w:rPr>
              <w:t>Жилое помещение (квартира)</w:t>
            </w:r>
          </w:p>
        </w:tc>
        <w:tc>
          <w:tcPr>
            <w:tcW w:w="1843" w:type="dxa"/>
          </w:tcPr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ул.Матросова,24-2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кв. 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72880,22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ул.Матросова,28-2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72209,66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FF1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ул.Матросова,30-1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84710,27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ул.Матросова,11-1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78770,48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ул.Матросова,11-2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78770,48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ул.Матросова,13-2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75248,77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ул.Матросова,15-1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225792,01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Жилое помещение (квартира</w:t>
            </w:r>
          </w:p>
        </w:tc>
        <w:tc>
          <w:tcPr>
            <w:tcW w:w="1843" w:type="dxa"/>
          </w:tcPr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Красноярский край, Ирбейский район, </w:t>
            </w:r>
          </w:p>
          <w:p w:rsidR="00875243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Мельничное,</w:t>
            </w:r>
          </w:p>
          <w:p w:rsidR="00875243" w:rsidRPr="00406495" w:rsidRDefault="00875243" w:rsidP="006770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ул.Матросова,17-1</w:t>
            </w: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кв.м</w:t>
            </w:r>
          </w:p>
        </w:tc>
        <w:tc>
          <w:tcPr>
            <w:tcW w:w="1361" w:type="dxa"/>
          </w:tcPr>
          <w:p w:rsidR="00875243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162684,46</w:t>
            </w:r>
          </w:p>
          <w:p w:rsidR="00875243" w:rsidRPr="00406495" w:rsidRDefault="00875243" w:rsidP="00AA71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1985" w:type="dxa"/>
          </w:tcPr>
          <w:p w:rsidR="00875243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№226-р от 30.12.2004г</w:t>
            </w:r>
          </w:p>
          <w:p w:rsidR="00875243" w:rsidRPr="00406495" w:rsidRDefault="00875243" w:rsidP="00D427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Акт-приема-передачи от 30.12.2004г</w:t>
            </w: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475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875243" w:rsidRDefault="00875243" w:rsidP="008A49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Муниципальное движимое имущество</w:t>
      </w: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3260"/>
        <w:gridCol w:w="2977"/>
        <w:gridCol w:w="2977"/>
        <w:gridCol w:w="3118"/>
        <w:gridCol w:w="2552"/>
      </w:tblGrid>
      <w:tr w:rsidR="00875243" w:rsidRPr="00406495">
        <w:trPr>
          <w:cantSplit/>
          <w:trHeight w:val="1134"/>
        </w:trPr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>Номер</w:t>
            </w:r>
          </w:p>
        </w:tc>
        <w:tc>
          <w:tcPr>
            <w:tcW w:w="3260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>Наименование движимого имущества</w:t>
            </w:r>
          </w:p>
        </w:tc>
        <w:tc>
          <w:tcPr>
            <w:tcW w:w="2977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 xml:space="preserve">Сведения о балансовой стоимости движимого имущества и начисленной амортизации (износе) </w:t>
            </w:r>
          </w:p>
        </w:tc>
        <w:tc>
          <w:tcPr>
            <w:tcW w:w="2977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 xml:space="preserve">Даты возникновения и прекращения права муниципальной собственности на движимое имущество </w:t>
            </w:r>
          </w:p>
        </w:tc>
        <w:tc>
          <w:tcPr>
            <w:tcW w:w="3118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 xml:space="preserve">Реквизиты документов - оснований возникновения (прекращения) права муниципальной собственности на движимое имущество </w:t>
            </w:r>
          </w:p>
        </w:tc>
        <w:tc>
          <w:tcPr>
            <w:tcW w:w="2552" w:type="dxa"/>
          </w:tcPr>
          <w:p w:rsidR="00875243" w:rsidRPr="00406495" w:rsidRDefault="00875243" w:rsidP="00406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6495">
              <w:rPr>
                <w:rFonts w:ascii="Times New Roman" w:hAnsi="Times New Roman" w:cs="Times New Roman"/>
                <w:b/>
                <w:bCs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875243" w:rsidRPr="00406495"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18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4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75243" w:rsidRPr="00406495"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875243" w:rsidRPr="00406495" w:rsidRDefault="00875243" w:rsidP="004D11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95">
              <w:rPr>
                <w:rFonts w:ascii="Times New Roman" w:hAnsi="Times New Roman" w:cs="Times New Roman"/>
              </w:rPr>
              <w:t xml:space="preserve">Автомобиль </w:t>
            </w:r>
            <w:r>
              <w:rPr>
                <w:rFonts w:ascii="Times New Roman" w:hAnsi="Times New Roman" w:cs="Times New Roman"/>
              </w:rPr>
              <w:t>ГАЗ 3110 гос номер 082</w:t>
            </w:r>
          </w:p>
        </w:tc>
        <w:tc>
          <w:tcPr>
            <w:tcW w:w="2977" w:type="dxa"/>
          </w:tcPr>
          <w:p w:rsidR="00875243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977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 г</w:t>
            </w:r>
          </w:p>
        </w:tc>
        <w:tc>
          <w:tcPr>
            <w:tcW w:w="3118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 купли продажи №11 от 16.08.2010г.</w:t>
            </w:r>
          </w:p>
        </w:tc>
        <w:tc>
          <w:tcPr>
            <w:tcW w:w="255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243" w:rsidRPr="00406495">
        <w:tc>
          <w:tcPr>
            <w:tcW w:w="993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75243" w:rsidRPr="00406495" w:rsidRDefault="00875243" w:rsidP="00BF67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75243" w:rsidRPr="00406495" w:rsidRDefault="00875243" w:rsidP="000218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75243" w:rsidRPr="00406495" w:rsidRDefault="00875243" w:rsidP="00156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875243" w:rsidRPr="00406495" w:rsidRDefault="00875243" w:rsidP="0002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75243" w:rsidRPr="00406495" w:rsidRDefault="00875243" w:rsidP="004064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1563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Default="00875243" w:rsidP="00F268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5243" w:rsidRPr="00F268AB" w:rsidRDefault="00875243" w:rsidP="00F268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75243" w:rsidRPr="00F268AB" w:rsidSect="00DD1388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E35"/>
    <w:rsid w:val="00021836"/>
    <w:rsid w:val="00031C53"/>
    <w:rsid w:val="00045BCC"/>
    <w:rsid w:val="000500F7"/>
    <w:rsid w:val="000667D2"/>
    <w:rsid w:val="00070EF0"/>
    <w:rsid w:val="00080F5A"/>
    <w:rsid w:val="000868E6"/>
    <w:rsid w:val="000A0A58"/>
    <w:rsid w:val="000F0EA5"/>
    <w:rsid w:val="00102FAC"/>
    <w:rsid w:val="00103805"/>
    <w:rsid w:val="0013678E"/>
    <w:rsid w:val="001512E9"/>
    <w:rsid w:val="0015542F"/>
    <w:rsid w:val="00156308"/>
    <w:rsid w:val="001C7235"/>
    <w:rsid w:val="001E00A6"/>
    <w:rsid w:val="002206E9"/>
    <w:rsid w:val="00241EB9"/>
    <w:rsid w:val="00243EA6"/>
    <w:rsid w:val="002529AB"/>
    <w:rsid w:val="0025506C"/>
    <w:rsid w:val="002907D9"/>
    <w:rsid w:val="002B6D4A"/>
    <w:rsid w:val="002C1154"/>
    <w:rsid w:val="002C374D"/>
    <w:rsid w:val="00326B86"/>
    <w:rsid w:val="0033525A"/>
    <w:rsid w:val="00360980"/>
    <w:rsid w:val="003B101D"/>
    <w:rsid w:val="003B566A"/>
    <w:rsid w:val="003C7556"/>
    <w:rsid w:val="003D4AB2"/>
    <w:rsid w:val="003E54C1"/>
    <w:rsid w:val="003E752D"/>
    <w:rsid w:val="003F1657"/>
    <w:rsid w:val="003F21FC"/>
    <w:rsid w:val="003F5277"/>
    <w:rsid w:val="00406495"/>
    <w:rsid w:val="00425CA3"/>
    <w:rsid w:val="00435E86"/>
    <w:rsid w:val="00456095"/>
    <w:rsid w:val="004667B5"/>
    <w:rsid w:val="00471BC2"/>
    <w:rsid w:val="004824AC"/>
    <w:rsid w:val="00496D19"/>
    <w:rsid w:val="004A1529"/>
    <w:rsid w:val="004C738F"/>
    <w:rsid w:val="004D1173"/>
    <w:rsid w:val="004D7FCA"/>
    <w:rsid w:val="005026EF"/>
    <w:rsid w:val="0051209E"/>
    <w:rsid w:val="00537DF5"/>
    <w:rsid w:val="00581870"/>
    <w:rsid w:val="005A08D7"/>
    <w:rsid w:val="005A7C40"/>
    <w:rsid w:val="005C6822"/>
    <w:rsid w:val="005C699E"/>
    <w:rsid w:val="005D113A"/>
    <w:rsid w:val="005E03A9"/>
    <w:rsid w:val="0060640E"/>
    <w:rsid w:val="0063061D"/>
    <w:rsid w:val="0064608F"/>
    <w:rsid w:val="00650F17"/>
    <w:rsid w:val="00660360"/>
    <w:rsid w:val="006637CF"/>
    <w:rsid w:val="00664734"/>
    <w:rsid w:val="0067700D"/>
    <w:rsid w:val="006B513D"/>
    <w:rsid w:val="006D4283"/>
    <w:rsid w:val="006E221F"/>
    <w:rsid w:val="006F1317"/>
    <w:rsid w:val="006F5628"/>
    <w:rsid w:val="00716703"/>
    <w:rsid w:val="007214AF"/>
    <w:rsid w:val="00731D9B"/>
    <w:rsid w:val="00732724"/>
    <w:rsid w:val="00746105"/>
    <w:rsid w:val="00762B89"/>
    <w:rsid w:val="00772979"/>
    <w:rsid w:val="00777E6B"/>
    <w:rsid w:val="00791E27"/>
    <w:rsid w:val="007A107C"/>
    <w:rsid w:val="007B441F"/>
    <w:rsid w:val="007C7732"/>
    <w:rsid w:val="007D46B6"/>
    <w:rsid w:val="007E0CC2"/>
    <w:rsid w:val="007F31CA"/>
    <w:rsid w:val="00821EB9"/>
    <w:rsid w:val="0083544C"/>
    <w:rsid w:val="00837A77"/>
    <w:rsid w:val="008459E4"/>
    <w:rsid w:val="00846F12"/>
    <w:rsid w:val="00853B81"/>
    <w:rsid w:val="00873BB6"/>
    <w:rsid w:val="00875243"/>
    <w:rsid w:val="008A4952"/>
    <w:rsid w:val="008D55A8"/>
    <w:rsid w:val="008D686B"/>
    <w:rsid w:val="008E1F1B"/>
    <w:rsid w:val="008F1E4C"/>
    <w:rsid w:val="008F2BF8"/>
    <w:rsid w:val="00922A9A"/>
    <w:rsid w:val="00971D6D"/>
    <w:rsid w:val="009B6364"/>
    <w:rsid w:val="009C27AE"/>
    <w:rsid w:val="009F192A"/>
    <w:rsid w:val="00A232C2"/>
    <w:rsid w:val="00A404FB"/>
    <w:rsid w:val="00A4085E"/>
    <w:rsid w:val="00A54C9F"/>
    <w:rsid w:val="00A6212C"/>
    <w:rsid w:val="00A64C27"/>
    <w:rsid w:val="00A672EA"/>
    <w:rsid w:val="00A97D2A"/>
    <w:rsid w:val="00AA5252"/>
    <w:rsid w:val="00AA5570"/>
    <w:rsid w:val="00AA71E9"/>
    <w:rsid w:val="00AC733D"/>
    <w:rsid w:val="00AF5A98"/>
    <w:rsid w:val="00AF5D9C"/>
    <w:rsid w:val="00B16377"/>
    <w:rsid w:val="00B2156B"/>
    <w:rsid w:val="00B4149E"/>
    <w:rsid w:val="00B579C0"/>
    <w:rsid w:val="00BA2421"/>
    <w:rsid w:val="00BA60F5"/>
    <w:rsid w:val="00BB18A7"/>
    <w:rsid w:val="00BB43B1"/>
    <w:rsid w:val="00BD7F4C"/>
    <w:rsid w:val="00BF67ED"/>
    <w:rsid w:val="00C16847"/>
    <w:rsid w:val="00C24B6D"/>
    <w:rsid w:val="00C35431"/>
    <w:rsid w:val="00C603DC"/>
    <w:rsid w:val="00C62C9A"/>
    <w:rsid w:val="00C66C3C"/>
    <w:rsid w:val="00C74B0A"/>
    <w:rsid w:val="00CA60D0"/>
    <w:rsid w:val="00CB7617"/>
    <w:rsid w:val="00CE239A"/>
    <w:rsid w:val="00CE76FF"/>
    <w:rsid w:val="00CF00FD"/>
    <w:rsid w:val="00D05E6F"/>
    <w:rsid w:val="00D20EF9"/>
    <w:rsid w:val="00D217EC"/>
    <w:rsid w:val="00D42703"/>
    <w:rsid w:val="00D573D3"/>
    <w:rsid w:val="00D57958"/>
    <w:rsid w:val="00D71925"/>
    <w:rsid w:val="00D80CE5"/>
    <w:rsid w:val="00DA6748"/>
    <w:rsid w:val="00DB2211"/>
    <w:rsid w:val="00DD1388"/>
    <w:rsid w:val="00DD4E35"/>
    <w:rsid w:val="00DD7D92"/>
    <w:rsid w:val="00E07244"/>
    <w:rsid w:val="00E14860"/>
    <w:rsid w:val="00E2350D"/>
    <w:rsid w:val="00E36A4A"/>
    <w:rsid w:val="00E413FE"/>
    <w:rsid w:val="00E550F0"/>
    <w:rsid w:val="00E56BCD"/>
    <w:rsid w:val="00E6415D"/>
    <w:rsid w:val="00E77D76"/>
    <w:rsid w:val="00E85C40"/>
    <w:rsid w:val="00E90E09"/>
    <w:rsid w:val="00E9472E"/>
    <w:rsid w:val="00EA407C"/>
    <w:rsid w:val="00EB33B4"/>
    <w:rsid w:val="00EC0AB3"/>
    <w:rsid w:val="00F2047A"/>
    <w:rsid w:val="00F2409E"/>
    <w:rsid w:val="00F268AB"/>
    <w:rsid w:val="00F644BA"/>
    <w:rsid w:val="00F7717C"/>
    <w:rsid w:val="00F86F96"/>
    <w:rsid w:val="00FA6012"/>
    <w:rsid w:val="00FB5BFB"/>
    <w:rsid w:val="00FF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B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13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55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0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660</TotalTime>
  <Pages>9</Pages>
  <Words>1582</Words>
  <Characters>9022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125</cp:revision>
  <cp:lastPrinted>2020-03-04T02:40:00Z</cp:lastPrinted>
  <dcterms:created xsi:type="dcterms:W3CDTF">2015-11-24T10:37:00Z</dcterms:created>
  <dcterms:modified xsi:type="dcterms:W3CDTF">2020-03-04T02:41:00Z</dcterms:modified>
</cp:coreProperties>
</file>